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A17E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07143/023-1А (07143/023)-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A17E4" w:rsidRPr="00BA17E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A17E4" w:rsidRPr="00BA17E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A17E4" w:rsidRPr="00BA17E4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A17E4" w:rsidRPr="00BA17E4">
          <w:rPr>
            <w:u w:val="single"/>
          </w:rPr>
          <w:t xml:space="preserve"> 07143/023-1А </w:t>
        </w:r>
        <w:r w:rsidR="00BA17E4">
          <w:t xml:space="preserve">(07143/023)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A17E4" w:rsidRPr="00BA17E4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A17E4" w:rsidRPr="00BA17E4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A17E4" w:rsidRPr="00BA17E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4F3AC9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F3AC9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F3AC9" w:rsidP="005859B9">
      <w:fldSimple w:instr=" DOCVARIABLE operac \* MERGEFORMAT ">
        <w:r w:rsidR="00BA17E4" w:rsidRPr="00BA17E4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33D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33D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33D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33D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233D4D" w:rsidRPr="00233D4D">
          <w:rPr>
            <w:bCs/>
          </w:rPr>
          <w:t>-</w:t>
        </w:r>
        <w:r w:rsidR="00233D4D" w:rsidRPr="00233D4D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233D4D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A17E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07143/023-1А (07143/023)-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F3AC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F3AC9" w:rsidRPr="00310C71">
            <w:rPr>
              <w:rStyle w:val="ad"/>
              <w:sz w:val="20"/>
              <w:szCs w:val="20"/>
            </w:rPr>
            <w:fldChar w:fldCharType="separate"/>
          </w:r>
          <w:r w:rsidR="00BA17E4">
            <w:rPr>
              <w:rStyle w:val="ad"/>
              <w:noProof/>
              <w:sz w:val="20"/>
              <w:szCs w:val="20"/>
            </w:rPr>
            <w:t>1</w:t>
          </w:r>
          <w:r w:rsidR="004F3AC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A17E4" w:rsidRPr="00BA17E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07143/023, 07143/023-1А (07143/02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E82B27717C847E485E499F014020A9D"/>
    <w:docVar w:name="fill_date" w:val="17.10.2016"/>
    <w:docVar w:name="grid_data" w:val="6.9;5;20;1.5;0.8;80; "/>
    <w:docVar w:name="grid_data232" w:val="6.9;20;1;1.5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3-1А (07143/023)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7D3751A12FF4C93BEF10BA8983E08DA"/>
    <w:docVar w:name="rm_id" w:val="204"/>
    <w:docVar w:name="rm_name" w:val=" Санитарка "/>
    <w:docVar w:name="rm_number" w:val=" 07143/023-1А (07143/023)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32419"/>
    <w:rsid w:val="00046815"/>
    <w:rsid w:val="0005566C"/>
    <w:rsid w:val="000D1F5B"/>
    <w:rsid w:val="000E6B88"/>
    <w:rsid w:val="0010265A"/>
    <w:rsid w:val="00110025"/>
    <w:rsid w:val="001429B1"/>
    <w:rsid w:val="001607C8"/>
    <w:rsid w:val="001F4D8D"/>
    <w:rsid w:val="00233D4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82517"/>
    <w:rsid w:val="004A47AD"/>
    <w:rsid w:val="004C4DB2"/>
    <w:rsid w:val="004D2EF1"/>
    <w:rsid w:val="004F3AC9"/>
    <w:rsid w:val="005108B4"/>
    <w:rsid w:val="00563E94"/>
    <w:rsid w:val="00576095"/>
    <w:rsid w:val="005859B9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C7B0F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80256"/>
    <w:rsid w:val="00A91908"/>
    <w:rsid w:val="00AA4551"/>
    <w:rsid w:val="00AA46ED"/>
    <w:rsid w:val="00AA4DCC"/>
    <w:rsid w:val="00AA76D8"/>
    <w:rsid w:val="00AD14A4"/>
    <w:rsid w:val="00AD7C32"/>
    <w:rsid w:val="00AF796F"/>
    <w:rsid w:val="00B0452F"/>
    <w:rsid w:val="00B6173A"/>
    <w:rsid w:val="00B617C4"/>
    <w:rsid w:val="00BA17E4"/>
    <w:rsid w:val="00BA5029"/>
    <w:rsid w:val="00BC2F3C"/>
    <w:rsid w:val="00C02263"/>
    <w:rsid w:val="00C02721"/>
    <w:rsid w:val="00C20ED7"/>
    <w:rsid w:val="00C3083C"/>
    <w:rsid w:val="00C42395"/>
    <w:rsid w:val="00C650BF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2016-10-17T11:35:00Z</dcterms:created>
  <dcterms:modified xsi:type="dcterms:W3CDTF">2016-10-18T09:20:00Z</dcterms:modified>
</cp:coreProperties>
</file>